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D1BC5" w14:textId="77777777" w:rsidR="008F2E41" w:rsidRDefault="008F2E41" w:rsidP="008F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CHATFELD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6AF032C" w14:textId="77777777" w:rsidR="008F2E41" w:rsidRDefault="008F2E41" w:rsidP="008F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Woodmancote</w:t>
      </w:r>
      <w:proofErr w:type="spellEnd"/>
      <w:r>
        <w:rPr>
          <w:rFonts w:ascii="Times New Roman" w:hAnsi="Times New Roman" w:cs="Times New Roman"/>
        </w:rPr>
        <w:t>. Husbandman.</w:t>
      </w:r>
    </w:p>
    <w:p w14:paraId="23198814" w14:textId="77777777" w:rsidR="008F2E41" w:rsidRDefault="008F2E41" w:rsidP="008F2E41">
      <w:pPr>
        <w:rPr>
          <w:rFonts w:ascii="Times New Roman" w:hAnsi="Times New Roman" w:cs="Times New Roman"/>
        </w:rPr>
      </w:pPr>
    </w:p>
    <w:p w14:paraId="2586199F" w14:textId="77777777" w:rsidR="008F2E41" w:rsidRDefault="008F2E41" w:rsidP="008F2E41">
      <w:pPr>
        <w:rPr>
          <w:rFonts w:ascii="Times New Roman" w:hAnsi="Times New Roman" w:cs="Times New Roman"/>
        </w:rPr>
      </w:pPr>
    </w:p>
    <w:p w14:paraId="24919EA3" w14:textId="77777777" w:rsidR="008F2E41" w:rsidRDefault="008F2E41" w:rsidP="008F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Alice(q.v.)</w:t>
      </w:r>
    </w:p>
    <w:p w14:paraId="017F9DB3" w14:textId="77777777" w:rsidR="008F2E41" w:rsidRDefault="008F2E41" w:rsidP="008F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14:paraId="17D17E46" w14:textId="77777777" w:rsidR="008F2E41" w:rsidRDefault="008F2E41" w:rsidP="008F2E41">
      <w:pPr>
        <w:rPr>
          <w:rFonts w:ascii="Times New Roman" w:hAnsi="Times New Roman" w:cs="Times New Roman"/>
        </w:rPr>
      </w:pPr>
    </w:p>
    <w:p w14:paraId="5AE5F748" w14:textId="77777777" w:rsidR="008F2E41" w:rsidRDefault="008F2E41" w:rsidP="008F2E41">
      <w:pPr>
        <w:rPr>
          <w:rFonts w:ascii="Times New Roman" w:hAnsi="Times New Roman" w:cs="Times New Roman"/>
        </w:rPr>
      </w:pPr>
    </w:p>
    <w:p w14:paraId="434C5ECF" w14:textId="77777777" w:rsidR="008F2E41" w:rsidRDefault="008F2E41" w:rsidP="008F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Thomas West, Lord de la </w:t>
      </w:r>
      <w:proofErr w:type="spellStart"/>
      <w:r>
        <w:rPr>
          <w:rFonts w:ascii="Times New Roman" w:hAnsi="Times New Roman" w:cs="Times New Roman"/>
        </w:rPr>
        <w:t>Warre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>(q.v.) and Robert</w:t>
      </w:r>
    </w:p>
    <w:p w14:paraId="63DDFEAB" w14:textId="77777777" w:rsidR="008F2E41" w:rsidRDefault="008F2E41" w:rsidP="008F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Erle(q.v.) brought a plaint of debt against them, Agnes </w:t>
      </w:r>
      <w:proofErr w:type="spellStart"/>
      <w:r>
        <w:rPr>
          <w:rFonts w:ascii="Times New Roman" w:hAnsi="Times New Roman" w:cs="Times New Roman"/>
        </w:rPr>
        <w:t>atte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567FCD4C" w14:textId="77777777" w:rsidR="008F2E41" w:rsidRDefault="008F2E41" w:rsidP="008F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Woodmancote</w:t>
      </w:r>
      <w:proofErr w:type="spellEnd"/>
      <w:r>
        <w:rPr>
          <w:rFonts w:ascii="Times New Roman" w:hAnsi="Times New Roman" w:cs="Times New Roman"/>
        </w:rPr>
        <w:t xml:space="preserve">(q.v.) and Letitia </w:t>
      </w:r>
      <w:proofErr w:type="spellStart"/>
      <w:r>
        <w:rPr>
          <w:rFonts w:ascii="Times New Roman" w:hAnsi="Times New Roman" w:cs="Times New Roman"/>
        </w:rPr>
        <w:t>atte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Woodmancote</w:t>
      </w:r>
      <w:proofErr w:type="spellEnd"/>
      <w:r>
        <w:rPr>
          <w:rFonts w:ascii="Times New Roman" w:hAnsi="Times New Roman" w:cs="Times New Roman"/>
        </w:rPr>
        <w:t>(q.v.).</w:t>
      </w:r>
    </w:p>
    <w:p w14:paraId="7FF3BB04" w14:textId="77777777" w:rsidR="008F2E41" w:rsidRDefault="008F2E41" w:rsidP="008F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(ibid.).</w:t>
      </w:r>
    </w:p>
    <w:p w14:paraId="445A838F" w14:textId="77777777" w:rsidR="008F2E41" w:rsidRDefault="008F2E41" w:rsidP="008F2E41">
      <w:pPr>
        <w:rPr>
          <w:rFonts w:ascii="Times New Roman" w:hAnsi="Times New Roman" w:cs="Times New Roman"/>
        </w:rPr>
      </w:pPr>
    </w:p>
    <w:p w14:paraId="5F75EF92" w14:textId="77777777" w:rsidR="008F2E41" w:rsidRDefault="008F2E41" w:rsidP="008F2E41">
      <w:pPr>
        <w:rPr>
          <w:rFonts w:ascii="Times New Roman" w:hAnsi="Times New Roman" w:cs="Times New Roman"/>
        </w:rPr>
      </w:pPr>
    </w:p>
    <w:p w14:paraId="4A74A016" w14:textId="77777777" w:rsidR="008F2E41" w:rsidRDefault="008F2E41" w:rsidP="008F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April 2019</w:t>
      </w:r>
    </w:p>
    <w:p w14:paraId="35AEC612" w14:textId="77777777" w:rsidR="006B2F86" w:rsidRPr="00E71FC3" w:rsidRDefault="008F2E4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66EC3" w14:textId="77777777" w:rsidR="008F2E41" w:rsidRDefault="008F2E41" w:rsidP="00E71FC3">
      <w:r>
        <w:separator/>
      </w:r>
    </w:p>
  </w:endnote>
  <w:endnote w:type="continuationSeparator" w:id="0">
    <w:p w14:paraId="64C0A880" w14:textId="77777777" w:rsidR="008F2E41" w:rsidRDefault="008F2E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700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1694C" w14:textId="77777777" w:rsidR="008F2E41" w:rsidRDefault="008F2E41" w:rsidP="00E71FC3">
      <w:r>
        <w:separator/>
      </w:r>
    </w:p>
  </w:footnote>
  <w:footnote w:type="continuationSeparator" w:id="0">
    <w:p w14:paraId="436FF0F7" w14:textId="77777777" w:rsidR="008F2E41" w:rsidRDefault="008F2E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E41"/>
    <w:rsid w:val="001A7C09"/>
    <w:rsid w:val="00577BD5"/>
    <w:rsid w:val="00656CBA"/>
    <w:rsid w:val="006A1F77"/>
    <w:rsid w:val="00733BE7"/>
    <w:rsid w:val="008F2E4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A7669"/>
  <w15:chartTrackingRefBased/>
  <w15:docId w15:val="{BCAA3207-69C3-493C-9C33-11452E7A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E4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2019-04-12T20:37:00Z</dcterms:created>
  <dcterms:modified xsi:type="dcterms:W3CDTF">2019-04-12T20:38:00Z</dcterms:modified>
</cp:coreProperties>
</file>